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98" w:rsidRPr="00C91538" w:rsidRDefault="00E94E98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1538">
        <w:rPr>
          <w:rFonts w:ascii="Times New Roman" w:hAnsi="Times New Roman"/>
          <w:sz w:val="28"/>
          <w:szCs w:val="28"/>
        </w:rPr>
        <w:t xml:space="preserve">Приложение </w:t>
      </w:r>
      <w:bookmarkStart w:id="0" w:name="_GoBack"/>
      <w:bookmarkEnd w:id="0"/>
      <w:r w:rsidRPr="00C91538">
        <w:rPr>
          <w:rFonts w:ascii="Times New Roman" w:hAnsi="Times New Roman"/>
          <w:sz w:val="28"/>
          <w:szCs w:val="28"/>
        </w:rPr>
        <w:t>1</w:t>
      </w:r>
    </w:p>
    <w:p w:rsidR="00E94E98" w:rsidRPr="00C91538" w:rsidRDefault="00E94E98" w:rsidP="00855E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9153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Думы</w:t>
      </w:r>
      <w:r w:rsidRPr="00C91538">
        <w:rPr>
          <w:rFonts w:ascii="Times New Roman" w:hAnsi="Times New Roman"/>
          <w:sz w:val="28"/>
          <w:szCs w:val="28"/>
        </w:rPr>
        <w:t xml:space="preserve"> города Пыть-Яха</w:t>
      </w:r>
    </w:p>
    <w:p w:rsidR="00E94E98" w:rsidRDefault="00E94E98" w:rsidP="00855E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21.10.2021 № 15</w:t>
      </w:r>
    </w:p>
    <w:p w:rsidR="00E94E98" w:rsidRDefault="00E94E98" w:rsidP="00855E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4E98" w:rsidRDefault="00E94E98" w:rsidP="00855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4E98" w:rsidRDefault="00E94E98" w:rsidP="00855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1538">
        <w:rPr>
          <w:rFonts w:ascii="Times New Roman" w:hAnsi="Times New Roman"/>
          <w:sz w:val="28"/>
          <w:szCs w:val="28"/>
        </w:rPr>
        <w:t>Показатели исполнения бюджета город</w:t>
      </w:r>
      <w:r>
        <w:rPr>
          <w:rFonts w:ascii="Times New Roman" w:hAnsi="Times New Roman"/>
          <w:sz w:val="28"/>
          <w:szCs w:val="28"/>
        </w:rPr>
        <w:t>а</w:t>
      </w:r>
      <w:r w:rsidRPr="00C91538">
        <w:rPr>
          <w:rFonts w:ascii="Times New Roman" w:hAnsi="Times New Roman"/>
          <w:sz w:val="28"/>
          <w:szCs w:val="28"/>
        </w:rPr>
        <w:t xml:space="preserve"> Пыть-Ях</w:t>
      </w:r>
      <w:r>
        <w:rPr>
          <w:rFonts w:ascii="Times New Roman" w:hAnsi="Times New Roman"/>
          <w:sz w:val="28"/>
          <w:szCs w:val="28"/>
        </w:rPr>
        <w:t>а</w:t>
      </w:r>
      <w:r w:rsidRPr="00C91538">
        <w:rPr>
          <w:rFonts w:ascii="Times New Roman" w:hAnsi="Times New Roman"/>
          <w:sz w:val="28"/>
          <w:szCs w:val="28"/>
        </w:rPr>
        <w:t xml:space="preserve"> за 1 </w:t>
      </w:r>
      <w:r>
        <w:rPr>
          <w:rFonts w:ascii="Times New Roman" w:hAnsi="Times New Roman"/>
          <w:sz w:val="28"/>
          <w:szCs w:val="28"/>
        </w:rPr>
        <w:t>полугодие 2021</w:t>
      </w:r>
      <w:r w:rsidRPr="00C9153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4E98" w:rsidRDefault="00E94E98" w:rsidP="00855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E7B">
        <w:rPr>
          <w:rFonts w:ascii="Times New Roman" w:hAnsi="Times New Roman"/>
          <w:sz w:val="28"/>
          <w:szCs w:val="28"/>
        </w:rPr>
        <w:t>по доходам бюджета по кодам классификации доходов бюджетов</w:t>
      </w:r>
    </w:p>
    <w:p w:rsidR="00E94E98" w:rsidRDefault="00E94E98" w:rsidP="00913E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4E98" w:rsidRDefault="00E94E98" w:rsidP="007C78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W w:w="5000" w:type="pct"/>
        <w:tblLayout w:type="fixed"/>
        <w:tblLook w:val="00A0"/>
      </w:tblPr>
      <w:tblGrid>
        <w:gridCol w:w="3756"/>
        <w:gridCol w:w="2604"/>
        <w:gridCol w:w="1670"/>
        <w:gridCol w:w="1671"/>
        <w:gridCol w:w="719"/>
      </w:tblGrid>
      <w:tr w:rsidR="00E94E98" w:rsidRPr="000508DE" w:rsidTr="003F32E5">
        <w:trPr>
          <w:cantSplit/>
          <w:trHeight w:val="20"/>
          <w:tblHeader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A11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Уточненный план на 2021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E94E98" w:rsidRPr="000508DE" w:rsidTr="003F32E5">
        <w:trPr>
          <w:cantSplit/>
          <w:trHeight w:val="20"/>
          <w:tblHeader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E98" w:rsidRPr="000508DE" w:rsidRDefault="00E94E98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1 307 052 387,34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711 592 232,78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1 066 034 880,00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571 615 728,64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821 477 880,00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428 706 255,66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C0024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C0024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821 477 880,00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428 706 255,66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C0024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810 377 880,00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402 409 702,28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49,7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2 100 000,00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176 069,06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8,4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2 900 000,00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1 379 823,46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3 000 000,00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991 160,06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33,0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2E84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3 100 000,00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23 749 500,80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13 355 100,00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6 034 434,86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275B1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bCs/>
                <w:sz w:val="20"/>
              </w:rPr>
            </w:pPr>
            <w:r w:rsidRPr="000508DE">
              <w:rPr>
                <w:rFonts w:ascii="Times New Roman" w:hAnsi="Times New Roman"/>
                <w:bCs/>
                <w:sz w:val="20"/>
              </w:rPr>
              <w:t>13 355 100,00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bCs/>
                <w:sz w:val="20"/>
              </w:rPr>
            </w:pPr>
            <w:r w:rsidRPr="000508DE">
              <w:rPr>
                <w:rFonts w:ascii="Times New Roman" w:hAnsi="Times New Roman"/>
                <w:bCs/>
                <w:sz w:val="20"/>
              </w:rPr>
              <w:t>6 034 434,86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45,2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6 156 500,00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2 728 803,67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44,3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30 900,00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20 556,07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66,5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8 019 100,00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3 794 424,96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47,3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B92E8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-851 400,00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-509 349,84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B92E84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59,8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137 652 300,00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98 028 112,71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71,2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86 199 752,08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71,8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73 176 105,30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70,9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73 177 905,31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70,9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79D9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-1 800,01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16 799 999,96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13 023 646,74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77,5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16 799 999,96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13 023 646,74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77,5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79D9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0,04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0,04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</w:rPr>
            </w:pPr>
            <w:r w:rsidRPr="000508DE"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13 750 100,00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6 945 781,49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50,5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13 750 000,00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6 945 684,53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50,5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B79D9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96,96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FB79D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97,0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310 800,00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24 077,00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C259D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310 800,00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24 077,00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C259D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3 591 400,00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4 858 502,14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135,3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3 591 400,00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4 858 502,14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135,3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87 744 000,00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35 146 600,90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40,1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16 862 000,00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4 136 361,05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16 862 000,00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4 136 361,05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000 1 06 04000 0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18 100 000,00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5 869 245,13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32,4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6 600 000,00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3 466 374,69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2 402 870,44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20,9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52 782 000,00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25 140 994,72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47 077 600,00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24 754 333,27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52,6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5 704 400,00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386 661,45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5 805 600,00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3 700 324,51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63,7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5 788 600,00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3 568 611,08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C259D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61,7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5 788 600,00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3 568 611,08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C259D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61,7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9671C6" w:rsidRDefault="00E94E98" w:rsidP="00FD1D3D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1C6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9671C6" w:rsidRDefault="00E94E98" w:rsidP="00FD1D3D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71C6">
              <w:rPr>
                <w:rFonts w:ascii="Times New Roman" w:hAnsi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17 000,00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FD1D3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131 713,43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C259D8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FD1D3D" w:rsidRDefault="00E94E98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FD1D3D" w:rsidRDefault="00E94E98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1F4EF4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FD1D3D" w:rsidRDefault="00E94E98" w:rsidP="001F4EF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FD1D3D" w:rsidRDefault="00E94E98" w:rsidP="001F4EF4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1F4EF4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126 713,43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1D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126 713,43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241 017 507,34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139 976 504,14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58,1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175 728 940,00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86 631 177,56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49,3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174 993 940,00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85 730 821,52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159 691 000,00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76 182 277,63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159 691 000,00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76 182 277,63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15 302 940,00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9 548 543,89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62,4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15 302 940,00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9 548 543,89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62,4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99,7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99,7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12 450,00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12 412,83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99,7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722 550,00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887 943,21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122,9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481 550,00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413 102,42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85,8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481 550,00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413 102,42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85,8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E06F6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000 1 11 09080 0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241 000,00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474 840,79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197,0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241 000,00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474 840,79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197,0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00 00 </w:t>
            </w: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1 623 400,00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458 288,05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1 623 400,00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458 288,05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162 100,00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162 042,27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714,00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713,95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186 786,00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99 479,38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186 786,00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99 479,38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53,3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1 273 800,00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196 052,45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15,4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4620B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000 1 13 00000 00 0000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18 734 027,24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19 574 860,79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36 903 400,00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17 638 702,21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47,8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32 103 400,00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14 460 692,80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32 103 400,00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14 460 692,80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3 800 000,00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2 066 553,95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1 111 455,46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111,2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7 766 740,10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15 238 339,69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196,2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769 940,10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1 934 405,68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8 861,00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188,5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8 861,00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188,5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12 065,09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108,7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12 065,09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108,7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5 800,00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6F58FB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FB">
              <w:rPr>
                <w:rFonts w:ascii="Times New Roman" w:hAnsi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5 800,00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207 000,00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256 097,63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123,7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84 000,00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133 400,00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158,8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4620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4620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122 697,63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99,8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10 530,03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135,0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7 800,00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10 530,03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135,0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10 750,00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111,6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10 750,00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111,6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21 500,00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74 476,52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17 000,00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121,4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7 500,00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57 476,552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331D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503 090,10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1 553 575,41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503 090,10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86733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1 553 575,41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E757C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80 314,81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137,1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58 600,00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80 314,81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137,1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9671C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9671C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685F1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000 1 16 07010 00 0000 140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9671C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510 300,00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2 181 455,06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27 900,00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63 131,34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27 900,00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63 272,39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000 1 16 10129 01 0000 140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-141,05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E757C5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000 1 16 11000 00 0000 140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6 400 000,00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10 979 032,80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171,5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6 400 000,00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10 979 032,80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171,5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6 400 000,00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10 979 032,80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171,5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261 000,00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435 135,84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166,7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-1 425,53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-1 425,53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AC5C1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204 061,37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204 061,37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св. 200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000 1 17 15000 00 0000 150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232 500,00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127,1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70A78">
              <w:rPr>
                <w:rFonts w:ascii="Times New Roman" w:hAnsi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(проект "Топиарный парк "НОЕВ КОВЧЕГ" второй этап)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000 1 17 15020 04 0001 150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183 000,00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232 500,00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127,1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E757C5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2 641 757 846,24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1 135 116 630,54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E757C5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2 701 508 341,72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1 194 867 126,02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44,2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347 009 900,00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347 009 900,00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000 2 02 15001 04 00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347 009 900,00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173 505 000,00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4E98" w:rsidRPr="00275B1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5B11">
              <w:rPr>
                <w:rFonts w:ascii="Times New Roman" w:hAnsi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844 721 613,72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186 459 461,70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22,1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6F3D0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111 380 300,00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31 966 029,78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28,7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111 380 300,00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31 966 029,78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28,7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179 400,00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179 400,00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222 601 100,00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222 601 100,00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323 924 700,00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115 123 994,54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323 924 700,00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115 123 994,54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35,5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33 271 700,00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11 685 863,18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9671C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33 271 700,00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11 685 863,18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000 2 02 25491 00 0000 150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1 749 495,00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000 2 02 25491 04 0000 150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1 749 495,00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6 263 600,00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2 199 529,40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6 263 600,00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0C4BC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2 199 529,00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35,1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11 317 948,72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11 317 948,72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DA155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134 033 370,00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25 484 044,80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134 033 370,00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25 484 044,80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19,0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1 467 207 700,00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809 374 135,65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55,2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DA155E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1 404 475 100,00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777 155 108,00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55,3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1 404 475 100,00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777 155 108,00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55,3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32 472 000,00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14 047 100,00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32 472 000,00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14 047 100,00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43,3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13 308 400,00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13 308 372,00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13 308 400,00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13 308 372,00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5 402 200,00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2 353 555,65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5 402 200,00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2 353 555,65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43,6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1 890 100,00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1 890 100,00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605 200,00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605 200,00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5 268 300,00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2 510 000,00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5 268 300,00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85565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2 510 000,00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47,6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42 569 128,00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25 528 528,67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21 580 644,90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61,1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color w:val="000000"/>
                <w:sz w:val="20"/>
                <w:szCs w:val="20"/>
              </w:rPr>
              <w:t>21 580 644,90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61,1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7 258 928,00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3 947 883,77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7 258 928,00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3 947 883,77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54,4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C5491D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000 2 18 00000 00 0000 150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443 076,25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AC5C17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000 2 18 04000 04 0000 150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443 076,25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-59 750 495,48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-60 193 571,73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98" w:rsidRPr="000508DE" w:rsidRDefault="00E94E98" w:rsidP="00AC5C1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153E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000 2 19 60010 14 0000 150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-59 750 495,48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-60 193 571,73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8DE">
              <w:rPr>
                <w:rFonts w:ascii="Times New Roman" w:hAnsi="Times New Roman"/>
                <w:bCs/>
                <w:sz w:val="20"/>
                <w:szCs w:val="20"/>
              </w:rPr>
              <w:t>100,7</w:t>
            </w:r>
          </w:p>
        </w:tc>
      </w:tr>
      <w:tr w:rsidR="00E94E98" w:rsidRPr="000508DE" w:rsidTr="003F32E5">
        <w:trPr>
          <w:cantSplit/>
          <w:trHeight w:val="20"/>
        </w:trPr>
        <w:tc>
          <w:tcPr>
            <w:tcW w:w="1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B818A1" w:rsidRDefault="00E94E98" w:rsidP="009671C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8A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B818A1" w:rsidRDefault="00E94E98" w:rsidP="009671C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8A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E757C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3 948 810 233,58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9671C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1 846 708 863,32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4E98" w:rsidRPr="000508DE" w:rsidRDefault="00E94E98" w:rsidP="00754185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508DE">
              <w:rPr>
                <w:rFonts w:ascii="Times New Roman" w:hAnsi="Times New Roman"/>
                <w:sz w:val="20"/>
                <w:szCs w:val="20"/>
              </w:rPr>
              <w:t>46,8</w:t>
            </w:r>
          </w:p>
        </w:tc>
      </w:tr>
    </w:tbl>
    <w:p w:rsidR="00E94E98" w:rsidRPr="00275B11" w:rsidRDefault="00E94E98" w:rsidP="00275B11">
      <w:pPr>
        <w:tabs>
          <w:tab w:val="left" w:pos="6804"/>
        </w:tabs>
        <w:jc w:val="right"/>
        <w:rPr>
          <w:sz w:val="20"/>
          <w:szCs w:val="20"/>
        </w:rPr>
      </w:pPr>
    </w:p>
    <w:p w:rsidR="00E94E98" w:rsidRPr="00275B11" w:rsidRDefault="00E94E98">
      <w:pPr>
        <w:tabs>
          <w:tab w:val="left" w:pos="6804"/>
        </w:tabs>
        <w:jc w:val="right"/>
        <w:rPr>
          <w:sz w:val="20"/>
          <w:szCs w:val="20"/>
        </w:rPr>
      </w:pPr>
    </w:p>
    <w:sectPr w:rsidR="00E94E98" w:rsidRPr="00275B11" w:rsidSect="00576804">
      <w:headerReference w:type="default" r:id="rId6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E98" w:rsidRDefault="00E94E98" w:rsidP="007E55A0">
      <w:pPr>
        <w:spacing w:after="0" w:line="240" w:lineRule="auto"/>
      </w:pPr>
      <w:r>
        <w:separator/>
      </w:r>
    </w:p>
  </w:endnote>
  <w:endnote w:type="continuationSeparator" w:id="0">
    <w:p w:rsidR="00E94E98" w:rsidRDefault="00E94E98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E98" w:rsidRDefault="00E94E98" w:rsidP="007E55A0">
      <w:pPr>
        <w:spacing w:after="0" w:line="240" w:lineRule="auto"/>
      </w:pPr>
      <w:r>
        <w:separator/>
      </w:r>
    </w:p>
  </w:footnote>
  <w:footnote w:type="continuationSeparator" w:id="0">
    <w:p w:rsidR="00E94E98" w:rsidRDefault="00E94E98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E98" w:rsidRDefault="00E94E98" w:rsidP="003F32E5">
    <w:pPr>
      <w:pStyle w:val="Header"/>
      <w:jc w:val="right"/>
    </w:pPr>
    <w:fldSimple w:instr="PAGE   \* MERGEFORMAT">
      <w:r>
        <w:rPr>
          <w:noProof/>
        </w:rPr>
        <w:t>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917"/>
    <w:rsid w:val="000508DE"/>
    <w:rsid w:val="00094660"/>
    <w:rsid w:val="000C4BCD"/>
    <w:rsid w:val="00151B9F"/>
    <w:rsid w:val="00153E59"/>
    <w:rsid w:val="001E460E"/>
    <w:rsid w:val="001F4EF4"/>
    <w:rsid w:val="00231659"/>
    <w:rsid w:val="00275B11"/>
    <w:rsid w:val="0028468D"/>
    <w:rsid w:val="002A1D05"/>
    <w:rsid w:val="002C2B75"/>
    <w:rsid w:val="002C4D12"/>
    <w:rsid w:val="002F3312"/>
    <w:rsid w:val="002F73EF"/>
    <w:rsid w:val="00331EE9"/>
    <w:rsid w:val="00373C98"/>
    <w:rsid w:val="003A2E7B"/>
    <w:rsid w:val="003E58DE"/>
    <w:rsid w:val="003F32E5"/>
    <w:rsid w:val="00410268"/>
    <w:rsid w:val="005053A6"/>
    <w:rsid w:val="005264A2"/>
    <w:rsid w:val="00576804"/>
    <w:rsid w:val="00576CAB"/>
    <w:rsid w:val="005958F7"/>
    <w:rsid w:val="005B594B"/>
    <w:rsid w:val="006663FE"/>
    <w:rsid w:val="00685F1D"/>
    <w:rsid w:val="006C1E97"/>
    <w:rsid w:val="006F3D0D"/>
    <w:rsid w:val="006F5584"/>
    <w:rsid w:val="006F58FB"/>
    <w:rsid w:val="00754185"/>
    <w:rsid w:val="00765DAB"/>
    <w:rsid w:val="007B3ACD"/>
    <w:rsid w:val="007C7806"/>
    <w:rsid w:val="007E55A0"/>
    <w:rsid w:val="0081062A"/>
    <w:rsid w:val="008529C9"/>
    <w:rsid w:val="0085565C"/>
    <w:rsid w:val="00855EB0"/>
    <w:rsid w:val="00867336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A10A3B"/>
    <w:rsid w:val="00A117F7"/>
    <w:rsid w:val="00A1798F"/>
    <w:rsid w:val="00A331DE"/>
    <w:rsid w:val="00A546B9"/>
    <w:rsid w:val="00A66BD4"/>
    <w:rsid w:val="00AC0385"/>
    <w:rsid w:val="00AC5C17"/>
    <w:rsid w:val="00B00820"/>
    <w:rsid w:val="00B67A4A"/>
    <w:rsid w:val="00B818A1"/>
    <w:rsid w:val="00B92E84"/>
    <w:rsid w:val="00BD778B"/>
    <w:rsid w:val="00C00246"/>
    <w:rsid w:val="00C259D8"/>
    <w:rsid w:val="00C5491D"/>
    <w:rsid w:val="00C60F90"/>
    <w:rsid w:val="00C70A78"/>
    <w:rsid w:val="00C83917"/>
    <w:rsid w:val="00C91538"/>
    <w:rsid w:val="00C93B1A"/>
    <w:rsid w:val="00CB54E8"/>
    <w:rsid w:val="00CB5AB5"/>
    <w:rsid w:val="00CC1ED7"/>
    <w:rsid w:val="00CC2B46"/>
    <w:rsid w:val="00DA155E"/>
    <w:rsid w:val="00DF479A"/>
    <w:rsid w:val="00E06F62"/>
    <w:rsid w:val="00E52F47"/>
    <w:rsid w:val="00E757C5"/>
    <w:rsid w:val="00E94E98"/>
    <w:rsid w:val="00F5125D"/>
    <w:rsid w:val="00F747F4"/>
    <w:rsid w:val="00FA532D"/>
    <w:rsid w:val="00FB79D9"/>
    <w:rsid w:val="00FD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91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55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55A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29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760</TotalTime>
  <Pages>17</Pages>
  <Words>5586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34</cp:revision>
  <cp:lastPrinted>2021-08-18T04:27:00Z</cp:lastPrinted>
  <dcterms:created xsi:type="dcterms:W3CDTF">2020-07-16T07:55:00Z</dcterms:created>
  <dcterms:modified xsi:type="dcterms:W3CDTF">2021-10-21T06:49:00Z</dcterms:modified>
</cp:coreProperties>
</file>